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Kläranlage Sastedt BHKW und Energiemanagement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Kläranlage Sarstedt BHKW und Energiemanagement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